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0A0" w:rsidRDefault="003F50A0" w:rsidP="003F50A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Hugh GODFRAY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3F50A0" w:rsidRDefault="003F50A0" w:rsidP="003F50A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Paulerspury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 Yeoman.</w:t>
      </w:r>
    </w:p>
    <w:p w:rsidR="003F50A0" w:rsidRDefault="003F50A0" w:rsidP="003F50A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F50A0" w:rsidRDefault="003F50A0" w:rsidP="003F50A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F50A0" w:rsidRDefault="003F50A0" w:rsidP="003F50A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Nynehide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Rector of Towcester(q.v.), brought a plaint of debt </w:t>
      </w:r>
    </w:p>
    <w:p w:rsidR="003F50A0" w:rsidRDefault="003F50A0" w:rsidP="003F50A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against him,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Holte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Towcester</w:t>
      </w:r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Bultham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Towcester(q.v.), 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Latermer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 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Tolby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Towcester(q.v.).</w:t>
      </w:r>
    </w:p>
    <w:p w:rsidR="003F50A0" w:rsidRDefault="003F50A0" w:rsidP="003F50A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3F50A0" w:rsidRDefault="003F50A0" w:rsidP="003F50A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F50A0" w:rsidRDefault="003F50A0" w:rsidP="003F50A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B2F86" w:rsidRPr="00E71FC3" w:rsidRDefault="003F50A0" w:rsidP="003F50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April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0A0" w:rsidRDefault="003F50A0" w:rsidP="00E71FC3">
      <w:pPr>
        <w:spacing w:after="0" w:line="240" w:lineRule="auto"/>
      </w:pPr>
      <w:r>
        <w:separator/>
      </w:r>
    </w:p>
  </w:endnote>
  <w:endnote w:type="continuationSeparator" w:id="0">
    <w:p w:rsidR="003F50A0" w:rsidRDefault="003F50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0A0" w:rsidRDefault="003F50A0" w:rsidP="00E71FC3">
      <w:pPr>
        <w:spacing w:after="0" w:line="240" w:lineRule="auto"/>
      </w:pPr>
      <w:r>
        <w:separator/>
      </w:r>
    </w:p>
  </w:footnote>
  <w:footnote w:type="continuationSeparator" w:id="0">
    <w:p w:rsidR="003F50A0" w:rsidRDefault="003F50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A0"/>
    <w:rsid w:val="003F50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A4B4BE-76B1-4523-99E3-A94E2C13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F50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2016-04-06T19:48:00Z</dcterms:created>
  <dcterms:modified xsi:type="dcterms:W3CDTF">2016-04-06T19:48:00Z</dcterms:modified>
</cp:coreProperties>
</file>